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1F08F" w14:textId="77777777" w:rsidR="0054151A" w:rsidRDefault="0054151A" w:rsidP="00541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5B8688F2" w14:textId="77777777" w:rsidR="0054151A" w:rsidRDefault="0054151A" w:rsidP="00541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Stillington</w:t>
      </w:r>
      <w:proofErr w:type="spellEnd"/>
      <w:r>
        <w:rPr>
          <w:rFonts w:cs="Times New Roman"/>
          <w:szCs w:val="24"/>
        </w:rPr>
        <w:t>.</w:t>
      </w:r>
    </w:p>
    <w:p w14:paraId="53409470" w14:textId="77777777" w:rsidR="0054151A" w:rsidRDefault="0054151A" w:rsidP="0054151A">
      <w:pPr>
        <w:pStyle w:val="NoSpacing"/>
        <w:rPr>
          <w:rFonts w:cs="Times New Roman"/>
          <w:szCs w:val="24"/>
        </w:rPr>
      </w:pPr>
    </w:p>
    <w:p w14:paraId="6F8B756F" w14:textId="77777777" w:rsidR="0054151A" w:rsidRDefault="0054151A" w:rsidP="0054151A">
      <w:pPr>
        <w:pStyle w:val="NoSpacing"/>
        <w:rPr>
          <w:rFonts w:cs="Times New Roman"/>
          <w:szCs w:val="24"/>
        </w:rPr>
      </w:pPr>
    </w:p>
    <w:p w14:paraId="542520FA" w14:textId="77777777" w:rsidR="0054151A" w:rsidRDefault="0054151A" w:rsidP="00541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Jan.1406</w:t>
      </w:r>
      <w:r>
        <w:rPr>
          <w:rFonts w:cs="Times New Roman"/>
          <w:szCs w:val="24"/>
        </w:rPr>
        <w:tab/>
        <w:t>He was granted letters dimissory, having the first tonsure, to all orders.</w:t>
      </w:r>
    </w:p>
    <w:p w14:paraId="2F6F0830" w14:textId="77777777" w:rsidR="0054151A" w:rsidRPr="00E7711B" w:rsidRDefault="0054151A" w:rsidP="00541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5199EC75" w14:textId="77777777" w:rsidR="0054151A" w:rsidRDefault="0054151A" w:rsidP="0054151A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p.68)</w:t>
      </w:r>
    </w:p>
    <w:p w14:paraId="1911283C" w14:textId="77777777" w:rsidR="0054151A" w:rsidRDefault="0054151A" w:rsidP="0054151A">
      <w:pPr>
        <w:pStyle w:val="NoSpacing"/>
        <w:rPr>
          <w:rFonts w:cs="Times New Roman"/>
          <w:szCs w:val="24"/>
        </w:rPr>
      </w:pPr>
    </w:p>
    <w:p w14:paraId="42415692" w14:textId="77777777" w:rsidR="0054151A" w:rsidRDefault="0054151A" w:rsidP="0054151A">
      <w:pPr>
        <w:pStyle w:val="NoSpacing"/>
        <w:rPr>
          <w:rFonts w:cs="Times New Roman"/>
          <w:szCs w:val="24"/>
        </w:rPr>
      </w:pPr>
    </w:p>
    <w:p w14:paraId="5FA2F189" w14:textId="77777777" w:rsidR="0054151A" w:rsidRDefault="0054151A" w:rsidP="005415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July 2024</w:t>
      </w:r>
    </w:p>
    <w:p w14:paraId="655BE0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062A3" w14:textId="77777777" w:rsidR="0054151A" w:rsidRDefault="0054151A" w:rsidP="009139A6">
      <w:r>
        <w:separator/>
      </w:r>
    </w:p>
  </w:endnote>
  <w:endnote w:type="continuationSeparator" w:id="0">
    <w:p w14:paraId="56564C99" w14:textId="77777777" w:rsidR="0054151A" w:rsidRDefault="005415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F19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56B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296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56093" w14:textId="77777777" w:rsidR="0054151A" w:rsidRDefault="0054151A" w:rsidP="009139A6">
      <w:r>
        <w:separator/>
      </w:r>
    </w:p>
  </w:footnote>
  <w:footnote w:type="continuationSeparator" w:id="0">
    <w:p w14:paraId="536A9028" w14:textId="77777777" w:rsidR="0054151A" w:rsidRDefault="005415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C5B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D79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7B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51A"/>
    <w:rsid w:val="000666E0"/>
    <w:rsid w:val="002510B7"/>
    <w:rsid w:val="00270799"/>
    <w:rsid w:val="0054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845C3"/>
  <w15:chartTrackingRefBased/>
  <w15:docId w15:val="{7D744354-3013-426E-A070-A0E9331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2024-09-19T15:18:00Z</dcterms:created>
  <dcterms:modified xsi:type="dcterms:W3CDTF">2024-09-19T15:18:00Z</dcterms:modified>
</cp:coreProperties>
</file>